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75193C">
        <w:rPr>
          <w:rFonts w:ascii="Arial" w:hAnsi="Arial" w:cs="Arial"/>
          <w:b/>
          <w:caps/>
          <w:sz w:val="28"/>
          <w:szCs w:val="28"/>
        </w:rPr>
        <w:t>7</w:t>
      </w:r>
      <w:r w:rsidR="00994399">
        <w:rPr>
          <w:rFonts w:ascii="Arial" w:hAnsi="Arial" w:cs="Arial"/>
          <w:b/>
          <w:caps/>
          <w:sz w:val="28"/>
          <w:szCs w:val="28"/>
        </w:rPr>
        <w:t>6</w:t>
      </w:r>
      <w:r w:rsidR="0027798E">
        <w:rPr>
          <w:rFonts w:ascii="Arial" w:hAnsi="Arial" w:cs="Arial"/>
          <w:b/>
          <w:caps/>
          <w:sz w:val="28"/>
          <w:szCs w:val="28"/>
        </w:rPr>
        <w:t>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550933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75138E" w:rsidRDefault="00D94476" w:rsidP="0075193C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27798E">
              <w:rPr>
                <w:rFonts w:ascii="Arial" w:hAnsi="Arial" w:cs="Arial"/>
                <w:sz w:val="20"/>
                <w:szCs w:val="20"/>
              </w:rPr>
              <w:t xml:space="preserve">providências visando à </w:t>
            </w:r>
            <w:r w:rsidR="0075193C">
              <w:rPr>
                <w:rFonts w:ascii="Arial" w:hAnsi="Arial" w:cs="Arial"/>
                <w:sz w:val="20"/>
                <w:szCs w:val="20"/>
              </w:rPr>
              <w:t>capina e limpeza do terreno situado ao lado do nº 2 da Rua dos Carpinteiros, no Conjunto 1º de Maio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</w:t>
      </w:r>
      <w:r w:rsidR="001C12FF">
        <w:rPr>
          <w:rFonts w:ascii="Arial" w:hAnsi="Arial" w:cs="Arial"/>
        </w:rPr>
        <w:t xml:space="preserve">visando à </w:t>
      </w:r>
      <w:r w:rsidR="00E16611" w:rsidRPr="00E16611">
        <w:rPr>
          <w:rFonts w:ascii="Arial" w:hAnsi="Arial" w:cs="Arial"/>
        </w:rPr>
        <w:t>capina e limpeza do terreno situado ao lado do nº 2 da Rua dos Carpinteiros, no Conjunto 1º de Maio</w:t>
      </w:r>
      <w:r w:rsidR="00BF184D">
        <w:rPr>
          <w:rFonts w:ascii="Arial" w:hAnsi="Arial" w:cs="Arial"/>
        </w:rPr>
        <w:t>.</w:t>
      </w:r>
    </w:p>
    <w:p w:rsidR="009D5062" w:rsidRPr="009D5062" w:rsidRDefault="009D5062" w:rsidP="009D506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9D5062">
        <w:rPr>
          <w:rFonts w:ascii="Arial" w:hAnsi="Arial" w:cs="Arial"/>
          <w:bCs/>
        </w:rPr>
        <w:t xml:space="preserve">Os moradores reclamam que o </w:t>
      </w:r>
      <w:r>
        <w:rPr>
          <w:rFonts w:ascii="Arial" w:hAnsi="Arial" w:cs="Arial"/>
          <w:bCs/>
        </w:rPr>
        <w:t xml:space="preserve">referido </w:t>
      </w:r>
      <w:r w:rsidRPr="009D5062">
        <w:rPr>
          <w:rFonts w:ascii="Arial" w:hAnsi="Arial" w:cs="Arial"/>
          <w:bCs/>
        </w:rPr>
        <w:t xml:space="preserve">terreno está virando depósito de lixo, </w:t>
      </w:r>
      <w:r>
        <w:rPr>
          <w:rFonts w:ascii="Arial" w:hAnsi="Arial" w:cs="Arial"/>
          <w:bCs/>
        </w:rPr>
        <w:t>com mato alto</w:t>
      </w:r>
      <w:r w:rsidR="00F10923">
        <w:rPr>
          <w:rFonts w:ascii="Arial" w:hAnsi="Arial" w:cs="Arial"/>
          <w:bCs/>
        </w:rPr>
        <w:t>, lixo</w:t>
      </w:r>
      <w:bookmarkStart w:id="0" w:name="_GoBack"/>
      <w:bookmarkEnd w:id="0"/>
      <w:r>
        <w:rPr>
          <w:rFonts w:ascii="Arial" w:hAnsi="Arial" w:cs="Arial"/>
          <w:bCs/>
        </w:rPr>
        <w:t xml:space="preserve"> e sujeira, </w:t>
      </w:r>
      <w:r w:rsidRPr="009D5062">
        <w:rPr>
          <w:rFonts w:ascii="Arial" w:hAnsi="Arial" w:cs="Arial"/>
          <w:bCs/>
        </w:rPr>
        <w:t xml:space="preserve">sendo comum </w:t>
      </w:r>
      <w:r>
        <w:rPr>
          <w:rFonts w:ascii="Arial" w:hAnsi="Arial" w:cs="Arial"/>
          <w:bCs/>
        </w:rPr>
        <w:t xml:space="preserve">o </w:t>
      </w:r>
      <w:r w:rsidRPr="009D5062">
        <w:rPr>
          <w:rFonts w:ascii="Arial" w:hAnsi="Arial" w:cs="Arial"/>
          <w:bCs/>
        </w:rPr>
        <w:t>aparecimento de animais peçonhentos, moscas</w:t>
      </w:r>
      <w:r w:rsidR="005F2EBF">
        <w:rPr>
          <w:rFonts w:ascii="Arial" w:hAnsi="Arial" w:cs="Arial"/>
          <w:bCs/>
        </w:rPr>
        <w:t xml:space="preserve"> e</w:t>
      </w:r>
      <w:r w:rsidRPr="009D5062">
        <w:rPr>
          <w:rFonts w:ascii="Arial" w:hAnsi="Arial" w:cs="Arial"/>
          <w:bCs/>
        </w:rPr>
        <w:t xml:space="preserve"> aranhas</w:t>
      </w:r>
      <w:r w:rsidR="005F2EBF">
        <w:rPr>
          <w:rFonts w:ascii="Arial" w:hAnsi="Arial" w:cs="Arial"/>
          <w:bCs/>
        </w:rPr>
        <w:t>, além d</w:t>
      </w:r>
      <w:r w:rsidRPr="009D5062">
        <w:rPr>
          <w:rFonts w:ascii="Arial" w:hAnsi="Arial" w:cs="Arial"/>
          <w:bCs/>
        </w:rPr>
        <w:t xml:space="preserve">e outros tipos de </w:t>
      </w:r>
      <w:r w:rsidR="005F2EBF">
        <w:rPr>
          <w:rFonts w:ascii="Arial" w:hAnsi="Arial" w:cs="Arial"/>
          <w:bCs/>
        </w:rPr>
        <w:t>bichos</w:t>
      </w:r>
      <w:r w:rsidRPr="009D5062">
        <w:rPr>
          <w:rFonts w:ascii="Arial" w:hAnsi="Arial" w:cs="Arial"/>
          <w:bCs/>
        </w:rPr>
        <w:t>.</w:t>
      </w:r>
    </w:p>
    <w:p w:rsidR="009847D6" w:rsidRDefault="009D5062" w:rsidP="009D506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D5062">
        <w:rPr>
          <w:rFonts w:ascii="Arial" w:hAnsi="Arial" w:cs="Arial"/>
          <w:bCs/>
        </w:rPr>
        <w:t xml:space="preserve">O terreno está propício </w:t>
      </w:r>
      <w:r w:rsidR="00520141">
        <w:rPr>
          <w:rFonts w:ascii="Arial" w:hAnsi="Arial" w:cs="Arial"/>
          <w:bCs/>
        </w:rPr>
        <w:t xml:space="preserve">ainda </w:t>
      </w:r>
      <w:r w:rsidRPr="009D5062">
        <w:rPr>
          <w:rFonts w:ascii="Arial" w:hAnsi="Arial" w:cs="Arial"/>
          <w:bCs/>
        </w:rPr>
        <w:t>para tornar-se criadouro do mosquito da dengue devido à falta de limpeza, manutenção e conservação do local</w:t>
      </w:r>
      <w:r w:rsidR="006F3CCA">
        <w:rPr>
          <w:rFonts w:ascii="Arial" w:hAnsi="Arial" w:cs="Arial"/>
        </w:rPr>
        <w:t>.</w:t>
      </w:r>
    </w:p>
    <w:p w:rsidR="001A6F82" w:rsidRDefault="001A6F82" w:rsidP="009D506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Fotos anexas.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36D87">
        <w:rPr>
          <w:rFonts w:ascii="Arial" w:hAnsi="Arial" w:cs="Arial"/>
        </w:rPr>
        <w:t>2</w:t>
      </w:r>
      <w:r w:rsidR="00F22C0E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de </w:t>
      </w:r>
      <w:r w:rsidR="004E5F16">
        <w:rPr>
          <w:rFonts w:ascii="Arial" w:hAnsi="Arial" w:cs="Arial"/>
        </w:rPr>
        <w:t>março</w:t>
      </w:r>
      <w:r w:rsidR="00EF36D6">
        <w:rPr>
          <w:rFonts w:ascii="Arial" w:hAnsi="Arial" w:cs="Arial"/>
        </w:rPr>
        <w:t xml:space="preserve"> </w:t>
      </w:r>
      <w:r w:rsidR="00BA0766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74391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</w:t>
      </w:r>
      <w:r w:rsidR="00400B1C">
        <w:rPr>
          <w:rFonts w:ascii="Arial" w:hAnsi="Arial" w:cs="Arial"/>
          <w:b/>
        </w:rPr>
        <w:t>VIO (FLAVINHO)</w:t>
      </w:r>
    </w:p>
    <w:p w:rsidR="00155CDA" w:rsidRDefault="009466C8" w:rsidP="0060202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B110CA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60021E" w:rsidRDefault="0060021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60021E" w:rsidRDefault="0060021E" w:rsidP="0060202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73AC91E" wp14:editId="011B0A7E">
            <wp:extent cx="5284800" cy="3960000"/>
            <wp:effectExtent l="0" t="0" r="0" b="2540"/>
            <wp:docPr id="3" name="Imagem 3" descr="C:\Users\G02-3561\Downloads\20180315_11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:\Users\G02-3561\Downloads\20180315_1102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8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21E" w:rsidRPr="0060021E" w:rsidRDefault="0060021E" w:rsidP="00602020">
      <w:pPr>
        <w:jc w:val="center"/>
        <w:rPr>
          <w:rFonts w:ascii="Arial" w:hAnsi="Arial" w:cs="Arial"/>
        </w:rPr>
      </w:pPr>
    </w:p>
    <w:p w:rsidR="0060021E" w:rsidRPr="00B41037" w:rsidRDefault="0060021E" w:rsidP="0060202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04DFF44" wp14:editId="20EFA582">
            <wp:extent cx="5284800" cy="3960000"/>
            <wp:effectExtent l="0" t="0" r="0" b="2540"/>
            <wp:docPr id="4" name="Imagem 4" descr="C:\Users\G02-3561\Downloads\20180315_110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C:\Users\G02-3561\Downloads\20180315_11020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8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0021E" w:rsidRPr="00B4103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30C9" w:rsidRDefault="00F830C9">
      <w:r>
        <w:separator/>
      </w:r>
    </w:p>
  </w:endnote>
  <w:endnote w:type="continuationSeparator" w:id="0">
    <w:p w:rsidR="00F830C9" w:rsidRDefault="00F830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30C9" w:rsidRDefault="00F830C9">
      <w:r>
        <w:separator/>
      </w:r>
    </w:p>
  </w:footnote>
  <w:footnote w:type="continuationSeparator" w:id="0">
    <w:p w:rsidR="00F830C9" w:rsidRDefault="00F830C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0021E">
      <w:rPr>
        <w:rFonts w:ascii="Arial" w:hAnsi="Arial" w:cs="Arial"/>
        <w:b/>
        <w:sz w:val="20"/>
        <w:szCs w:val="20"/>
        <w:u w:val="single"/>
      </w:rPr>
      <w:t>769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155CDA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>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 xml:space="preserve">Vereador Luís Flávio (Flavinho)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60021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60021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7DC"/>
    <w:rsid w:val="00012789"/>
    <w:rsid w:val="000156C5"/>
    <w:rsid w:val="00022068"/>
    <w:rsid w:val="0002275F"/>
    <w:rsid w:val="00022C63"/>
    <w:rsid w:val="00023659"/>
    <w:rsid w:val="00024FD3"/>
    <w:rsid w:val="0002757B"/>
    <w:rsid w:val="00034A23"/>
    <w:rsid w:val="00034D29"/>
    <w:rsid w:val="000353CC"/>
    <w:rsid w:val="0004359D"/>
    <w:rsid w:val="0004790F"/>
    <w:rsid w:val="00055CBC"/>
    <w:rsid w:val="00056288"/>
    <w:rsid w:val="00056A78"/>
    <w:rsid w:val="00071BE9"/>
    <w:rsid w:val="00073170"/>
    <w:rsid w:val="00075973"/>
    <w:rsid w:val="00075CB3"/>
    <w:rsid w:val="0007603E"/>
    <w:rsid w:val="0008077D"/>
    <w:rsid w:val="0009437C"/>
    <w:rsid w:val="00094490"/>
    <w:rsid w:val="000958D5"/>
    <w:rsid w:val="000971FD"/>
    <w:rsid w:val="00097CAE"/>
    <w:rsid w:val="000A12DD"/>
    <w:rsid w:val="000A6C04"/>
    <w:rsid w:val="000B3527"/>
    <w:rsid w:val="000B5695"/>
    <w:rsid w:val="000C614A"/>
    <w:rsid w:val="000D3215"/>
    <w:rsid w:val="000D3999"/>
    <w:rsid w:val="000E0750"/>
    <w:rsid w:val="000E6661"/>
    <w:rsid w:val="000F03FF"/>
    <w:rsid w:val="000F266B"/>
    <w:rsid w:val="000F2D37"/>
    <w:rsid w:val="000F30B8"/>
    <w:rsid w:val="000F6251"/>
    <w:rsid w:val="000F7E5F"/>
    <w:rsid w:val="001003B1"/>
    <w:rsid w:val="001048F9"/>
    <w:rsid w:val="00107F4F"/>
    <w:rsid w:val="001126F0"/>
    <w:rsid w:val="00117261"/>
    <w:rsid w:val="00123920"/>
    <w:rsid w:val="00136F04"/>
    <w:rsid w:val="0014133C"/>
    <w:rsid w:val="0014591F"/>
    <w:rsid w:val="00150EE2"/>
    <w:rsid w:val="00155CDA"/>
    <w:rsid w:val="00156F14"/>
    <w:rsid w:val="00161940"/>
    <w:rsid w:val="001624D9"/>
    <w:rsid w:val="00162ABC"/>
    <w:rsid w:val="001662E8"/>
    <w:rsid w:val="00170353"/>
    <w:rsid w:val="0017093D"/>
    <w:rsid w:val="00172E81"/>
    <w:rsid w:val="00173603"/>
    <w:rsid w:val="00175414"/>
    <w:rsid w:val="00175DAE"/>
    <w:rsid w:val="00181CD2"/>
    <w:rsid w:val="001836AD"/>
    <w:rsid w:val="0018630E"/>
    <w:rsid w:val="0018754C"/>
    <w:rsid w:val="00192BE3"/>
    <w:rsid w:val="00193714"/>
    <w:rsid w:val="00193AD0"/>
    <w:rsid w:val="00196CBD"/>
    <w:rsid w:val="001A09F2"/>
    <w:rsid w:val="001A6F82"/>
    <w:rsid w:val="001B0773"/>
    <w:rsid w:val="001B4DC2"/>
    <w:rsid w:val="001C12FF"/>
    <w:rsid w:val="001C1BDB"/>
    <w:rsid w:val="001D237A"/>
    <w:rsid w:val="001E1214"/>
    <w:rsid w:val="001E2E0F"/>
    <w:rsid w:val="001E5BFD"/>
    <w:rsid w:val="001F13C3"/>
    <w:rsid w:val="001F4FF1"/>
    <w:rsid w:val="0020388C"/>
    <w:rsid w:val="00204ED7"/>
    <w:rsid w:val="00211AD8"/>
    <w:rsid w:val="002169AE"/>
    <w:rsid w:val="002171A6"/>
    <w:rsid w:val="00222F1F"/>
    <w:rsid w:val="00230859"/>
    <w:rsid w:val="002325AF"/>
    <w:rsid w:val="002334AC"/>
    <w:rsid w:val="002339E4"/>
    <w:rsid w:val="00246C12"/>
    <w:rsid w:val="00253C82"/>
    <w:rsid w:val="00253CD5"/>
    <w:rsid w:val="00254635"/>
    <w:rsid w:val="00256155"/>
    <w:rsid w:val="00262EBF"/>
    <w:rsid w:val="0027262D"/>
    <w:rsid w:val="00272C29"/>
    <w:rsid w:val="00274AC8"/>
    <w:rsid w:val="00274C08"/>
    <w:rsid w:val="0027798E"/>
    <w:rsid w:val="00280519"/>
    <w:rsid w:val="00280ED7"/>
    <w:rsid w:val="002855E5"/>
    <w:rsid w:val="0028653B"/>
    <w:rsid w:val="0028779F"/>
    <w:rsid w:val="00291029"/>
    <w:rsid w:val="002A65E7"/>
    <w:rsid w:val="002A7434"/>
    <w:rsid w:val="002B066E"/>
    <w:rsid w:val="002B6241"/>
    <w:rsid w:val="002B6FC1"/>
    <w:rsid w:val="002C221E"/>
    <w:rsid w:val="002C34E8"/>
    <w:rsid w:val="002C4B2B"/>
    <w:rsid w:val="002C5C70"/>
    <w:rsid w:val="002C5D2B"/>
    <w:rsid w:val="002C7F5C"/>
    <w:rsid w:val="002D2299"/>
    <w:rsid w:val="002D3D9E"/>
    <w:rsid w:val="002E1CDF"/>
    <w:rsid w:val="002E2065"/>
    <w:rsid w:val="002E3B36"/>
    <w:rsid w:val="002E3CB0"/>
    <w:rsid w:val="002F02DB"/>
    <w:rsid w:val="002F6F34"/>
    <w:rsid w:val="0030168E"/>
    <w:rsid w:val="00305A13"/>
    <w:rsid w:val="00311F37"/>
    <w:rsid w:val="0031563D"/>
    <w:rsid w:val="00317C1A"/>
    <w:rsid w:val="00322BB4"/>
    <w:rsid w:val="00323F0F"/>
    <w:rsid w:val="003334A8"/>
    <w:rsid w:val="00335057"/>
    <w:rsid w:val="00343838"/>
    <w:rsid w:val="0034556B"/>
    <w:rsid w:val="003471EF"/>
    <w:rsid w:val="00347D5E"/>
    <w:rsid w:val="00352F4D"/>
    <w:rsid w:val="003622DE"/>
    <w:rsid w:val="00364828"/>
    <w:rsid w:val="00370E64"/>
    <w:rsid w:val="0037151C"/>
    <w:rsid w:val="00373D78"/>
    <w:rsid w:val="00381797"/>
    <w:rsid w:val="003848C4"/>
    <w:rsid w:val="00384F29"/>
    <w:rsid w:val="00393B17"/>
    <w:rsid w:val="00397FF3"/>
    <w:rsid w:val="003A5767"/>
    <w:rsid w:val="003A77BE"/>
    <w:rsid w:val="003B0230"/>
    <w:rsid w:val="003B3C7B"/>
    <w:rsid w:val="003B4A1E"/>
    <w:rsid w:val="003C5D72"/>
    <w:rsid w:val="003D67B9"/>
    <w:rsid w:val="003D74A0"/>
    <w:rsid w:val="003D7732"/>
    <w:rsid w:val="003E17BC"/>
    <w:rsid w:val="003E188F"/>
    <w:rsid w:val="003F0CAD"/>
    <w:rsid w:val="003F546A"/>
    <w:rsid w:val="003F62C2"/>
    <w:rsid w:val="003F65AE"/>
    <w:rsid w:val="003F7082"/>
    <w:rsid w:val="00400B1C"/>
    <w:rsid w:val="0040296C"/>
    <w:rsid w:val="004041FD"/>
    <w:rsid w:val="0041004D"/>
    <w:rsid w:val="00412795"/>
    <w:rsid w:val="004128E5"/>
    <w:rsid w:val="004148CB"/>
    <w:rsid w:val="004157BB"/>
    <w:rsid w:val="00420430"/>
    <w:rsid w:val="004206B6"/>
    <w:rsid w:val="00421CFF"/>
    <w:rsid w:val="0042545A"/>
    <w:rsid w:val="00431EED"/>
    <w:rsid w:val="004424D4"/>
    <w:rsid w:val="0044328C"/>
    <w:rsid w:val="00444BCF"/>
    <w:rsid w:val="00483569"/>
    <w:rsid w:val="0048662A"/>
    <w:rsid w:val="00487D64"/>
    <w:rsid w:val="00493115"/>
    <w:rsid w:val="00494C8D"/>
    <w:rsid w:val="004A53EF"/>
    <w:rsid w:val="004C2C30"/>
    <w:rsid w:val="004C53E9"/>
    <w:rsid w:val="004C6C78"/>
    <w:rsid w:val="004C7F0B"/>
    <w:rsid w:val="004D22C3"/>
    <w:rsid w:val="004D2C04"/>
    <w:rsid w:val="004D7321"/>
    <w:rsid w:val="004E06ED"/>
    <w:rsid w:val="004E46DA"/>
    <w:rsid w:val="004E5F16"/>
    <w:rsid w:val="004F270D"/>
    <w:rsid w:val="004F38CF"/>
    <w:rsid w:val="004F39E9"/>
    <w:rsid w:val="004F465F"/>
    <w:rsid w:val="004F690D"/>
    <w:rsid w:val="004F6A11"/>
    <w:rsid w:val="005019C2"/>
    <w:rsid w:val="00505357"/>
    <w:rsid w:val="00505FD8"/>
    <w:rsid w:val="00514CA7"/>
    <w:rsid w:val="0051673E"/>
    <w:rsid w:val="00520141"/>
    <w:rsid w:val="00523974"/>
    <w:rsid w:val="00524669"/>
    <w:rsid w:val="00533862"/>
    <w:rsid w:val="00540284"/>
    <w:rsid w:val="005503F0"/>
    <w:rsid w:val="00550933"/>
    <w:rsid w:val="0055376C"/>
    <w:rsid w:val="005601C7"/>
    <w:rsid w:val="00561CB3"/>
    <w:rsid w:val="00564368"/>
    <w:rsid w:val="00571017"/>
    <w:rsid w:val="00574A51"/>
    <w:rsid w:val="00574DAF"/>
    <w:rsid w:val="00577F4C"/>
    <w:rsid w:val="0058109A"/>
    <w:rsid w:val="00582E70"/>
    <w:rsid w:val="005839AB"/>
    <w:rsid w:val="005868AE"/>
    <w:rsid w:val="005A01D0"/>
    <w:rsid w:val="005A03FA"/>
    <w:rsid w:val="005A49A9"/>
    <w:rsid w:val="005A545C"/>
    <w:rsid w:val="005A75B3"/>
    <w:rsid w:val="005A7D58"/>
    <w:rsid w:val="005B3D21"/>
    <w:rsid w:val="005B3FD8"/>
    <w:rsid w:val="005C1BFD"/>
    <w:rsid w:val="005C3938"/>
    <w:rsid w:val="005C7BA5"/>
    <w:rsid w:val="005D702D"/>
    <w:rsid w:val="005D75D7"/>
    <w:rsid w:val="005E138D"/>
    <w:rsid w:val="005F09E5"/>
    <w:rsid w:val="005F2EBF"/>
    <w:rsid w:val="005F62AF"/>
    <w:rsid w:val="0060021E"/>
    <w:rsid w:val="006014C7"/>
    <w:rsid w:val="00602020"/>
    <w:rsid w:val="00602564"/>
    <w:rsid w:val="0060386D"/>
    <w:rsid w:val="006048DE"/>
    <w:rsid w:val="00610493"/>
    <w:rsid w:val="00612E0D"/>
    <w:rsid w:val="00624472"/>
    <w:rsid w:val="00626719"/>
    <w:rsid w:val="00636535"/>
    <w:rsid w:val="006426AE"/>
    <w:rsid w:val="00646FA9"/>
    <w:rsid w:val="00667D5A"/>
    <w:rsid w:val="00671B7F"/>
    <w:rsid w:val="00674F7D"/>
    <w:rsid w:val="00675506"/>
    <w:rsid w:val="006758B7"/>
    <w:rsid w:val="00681021"/>
    <w:rsid w:val="00682E6E"/>
    <w:rsid w:val="00685A13"/>
    <w:rsid w:val="006913AC"/>
    <w:rsid w:val="00691CF5"/>
    <w:rsid w:val="0069312F"/>
    <w:rsid w:val="006945A5"/>
    <w:rsid w:val="006957F5"/>
    <w:rsid w:val="00696629"/>
    <w:rsid w:val="006A1810"/>
    <w:rsid w:val="006A2E93"/>
    <w:rsid w:val="006A370D"/>
    <w:rsid w:val="006B0B8E"/>
    <w:rsid w:val="006B3657"/>
    <w:rsid w:val="006B6937"/>
    <w:rsid w:val="006C59BC"/>
    <w:rsid w:val="006C7164"/>
    <w:rsid w:val="006C775B"/>
    <w:rsid w:val="006D334E"/>
    <w:rsid w:val="006D3B68"/>
    <w:rsid w:val="006D5C63"/>
    <w:rsid w:val="006D6F7D"/>
    <w:rsid w:val="006E7E66"/>
    <w:rsid w:val="006F057C"/>
    <w:rsid w:val="006F3CCA"/>
    <w:rsid w:val="006F4E64"/>
    <w:rsid w:val="006F7B0A"/>
    <w:rsid w:val="00715F74"/>
    <w:rsid w:val="00716800"/>
    <w:rsid w:val="00722641"/>
    <w:rsid w:val="007258F8"/>
    <w:rsid w:val="00725E66"/>
    <w:rsid w:val="00727A02"/>
    <w:rsid w:val="00727CDB"/>
    <w:rsid w:val="0073407F"/>
    <w:rsid w:val="00742E17"/>
    <w:rsid w:val="00743918"/>
    <w:rsid w:val="0075138E"/>
    <w:rsid w:val="0075193C"/>
    <w:rsid w:val="00756927"/>
    <w:rsid w:val="00763465"/>
    <w:rsid w:val="00771286"/>
    <w:rsid w:val="00771E05"/>
    <w:rsid w:val="00773393"/>
    <w:rsid w:val="007742C5"/>
    <w:rsid w:val="00775A1B"/>
    <w:rsid w:val="0078364D"/>
    <w:rsid w:val="007838DC"/>
    <w:rsid w:val="00787629"/>
    <w:rsid w:val="00790911"/>
    <w:rsid w:val="007A0059"/>
    <w:rsid w:val="007A1B01"/>
    <w:rsid w:val="007A3EBB"/>
    <w:rsid w:val="007A714C"/>
    <w:rsid w:val="007C04C5"/>
    <w:rsid w:val="007D1938"/>
    <w:rsid w:val="007D3298"/>
    <w:rsid w:val="007D39FD"/>
    <w:rsid w:val="007E0D4E"/>
    <w:rsid w:val="007E359D"/>
    <w:rsid w:val="007E369D"/>
    <w:rsid w:val="007E3B35"/>
    <w:rsid w:val="007E3F69"/>
    <w:rsid w:val="007E6F02"/>
    <w:rsid w:val="007F44E9"/>
    <w:rsid w:val="007F75CA"/>
    <w:rsid w:val="0080197E"/>
    <w:rsid w:val="00813FA4"/>
    <w:rsid w:val="00820C13"/>
    <w:rsid w:val="00825494"/>
    <w:rsid w:val="00833E7C"/>
    <w:rsid w:val="008474F2"/>
    <w:rsid w:val="00850086"/>
    <w:rsid w:val="008508AB"/>
    <w:rsid w:val="00853511"/>
    <w:rsid w:val="00856F0D"/>
    <w:rsid w:val="00857F79"/>
    <w:rsid w:val="00862363"/>
    <w:rsid w:val="00870972"/>
    <w:rsid w:val="0087166E"/>
    <w:rsid w:val="00871764"/>
    <w:rsid w:val="00876A8C"/>
    <w:rsid w:val="0087706A"/>
    <w:rsid w:val="00877E50"/>
    <w:rsid w:val="0088042D"/>
    <w:rsid w:val="00887C3F"/>
    <w:rsid w:val="0089053C"/>
    <w:rsid w:val="008909A4"/>
    <w:rsid w:val="00896913"/>
    <w:rsid w:val="008A0EB2"/>
    <w:rsid w:val="008A16A2"/>
    <w:rsid w:val="008B7116"/>
    <w:rsid w:val="008C33AB"/>
    <w:rsid w:val="008C5BA6"/>
    <w:rsid w:val="008C647A"/>
    <w:rsid w:val="008D204E"/>
    <w:rsid w:val="008D433D"/>
    <w:rsid w:val="008E44B5"/>
    <w:rsid w:val="008E6C99"/>
    <w:rsid w:val="008F28A0"/>
    <w:rsid w:val="008F3257"/>
    <w:rsid w:val="00903889"/>
    <w:rsid w:val="00921BDF"/>
    <w:rsid w:val="00922964"/>
    <w:rsid w:val="00933A0A"/>
    <w:rsid w:val="00933F11"/>
    <w:rsid w:val="00935D18"/>
    <w:rsid w:val="009364EC"/>
    <w:rsid w:val="00941B5B"/>
    <w:rsid w:val="009428CD"/>
    <w:rsid w:val="009466C8"/>
    <w:rsid w:val="00946C17"/>
    <w:rsid w:val="00951025"/>
    <w:rsid w:val="009547FB"/>
    <w:rsid w:val="009562FE"/>
    <w:rsid w:val="00957506"/>
    <w:rsid w:val="00960518"/>
    <w:rsid w:val="00960FDD"/>
    <w:rsid w:val="009703DF"/>
    <w:rsid w:val="00972E2A"/>
    <w:rsid w:val="00973D62"/>
    <w:rsid w:val="00973EF2"/>
    <w:rsid w:val="009768E6"/>
    <w:rsid w:val="0098183B"/>
    <w:rsid w:val="00983183"/>
    <w:rsid w:val="009847D6"/>
    <w:rsid w:val="00992CD9"/>
    <w:rsid w:val="00994399"/>
    <w:rsid w:val="009948C4"/>
    <w:rsid w:val="00996AAE"/>
    <w:rsid w:val="009A2ABD"/>
    <w:rsid w:val="009B007B"/>
    <w:rsid w:val="009B207E"/>
    <w:rsid w:val="009B32F8"/>
    <w:rsid w:val="009B52A0"/>
    <w:rsid w:val="009C7580"/>
    <w:rsid w:val="009D0F6E"/>
    <w:rsid w:val="009D13C0"/>
    <w:rsid w:val="009D5062"/>
    <w:rsid w:val="009D50D4"/>
    <w:rsid w:val="009D512F"/>
    <w:rsid w:val="009D71C8"/>
    <w:rsid w:val="009E1F05"/>
    <w:rsid w:val="009E3025"/>
    <w:rsid w:val="009E6AB3"/>
    <w:rsid w:val="009E6B3F"/>
    <w:rsid w:val="009F2F97"/>
    <w:rsid w:val="009F7709"/>
    <w:rsid w:val="009F7E5F"/>
    <w:rsid w:val="00A0000D"/>
    <w:rsid w:val="00A018D0"/>
    <w:rsid w:val="00A07F1B"/>
    <w:rsid w:val="00A108C9"/>
    <w:rsid w:val="00A21A8C"/>
    <w:rsid w:val="00A27B64"/>
    <w:rsid w:val="00A349F1"/>
    <w:rsid w:val="00A46B01"/>
    <w:rsid w:val="00A47BDA"/>
    <w:rsid w:val="00A54766"/>
    <w:rsid w:val="00A60094"/>
    <w:rsid w:val="00A75941"/>
    <w:rsid w:val="00A90B91"/>
    <w:rsid w:val="00A92CB9"/>
    <w:rsid w:val="00AA0EE8"/>
    <w:rsid w:val="00AA3160"/>
    <w:rsid w:val="00AA5EB3"/>
    <w:rsid w:val="00AA7A61"/>
    <w:rsid w:val="00AB2F12"/>
    <w:rsid w:val="00AB3455"/>
    <w:rsid w:val="00AB46EE"/>
    <w:rsid w:val="00AC24F9"/>
    <w:rsid w:val="00AC712C"/>
    <w:rsid w:val="00AD2FEA"/>
    <w:rsid w:val="00AD483E"/>
    <w:rsid w:val="00AD6B47"/>
    <w:rsid w:val="00AE258C"/>
    <w:rsid w:val="00AE3EBB"/>
    <w:rsid w:val="00AF6CA1"/>
    <w:rsid w:val="00B10E9F"/>
    <w:rsid w:val="00B110CA"/>
    <w:rsid w:val="00B12059"/>
    <w:rsid w:val="00B36D12"/>
    <w:rsid w:val="00B36D76"/>
    <w:rsid w:val="00B41037"/>
    <w:rsid w:val="00B43A99"/>
    <w:rsid w:val="00B4723C"/>
    <w:rsid w:val="00B50826"/>
    <w:rsid w:val="00B551E7"/>
    <w:rsid w:val="00B57E0F"/>
    <w:rsid w:val="00B63A26"/>
    <w:rsid w:val="00B65326"/>
    <w:rsid w:val="00B70DDF"/>
    <w:rsid w:val="00B75336"/>
    <w:rsid w:val="00B75CEF"/>
    <w:rsid w:val="00B94081"/>
    <w:rsid w:val="00B94ACE"/>
    <w:rsid w:val="00B961AA"/>
    <w:rsid w:val="00B97721"/>
    <w:rsid w:val="00BA0766"/>
    <w:rsid w:val="00BA1565"/>
    <w:rsid w:val="00BA2780"/>
    <w:rsid w:val="00BA2AC7"/>
    <w:rsid w:val="00BB0CEC"/>
    <w:rsid w:val="00BB0EC7"/>
    <w:rsid w:val="00BB3F3E"/>
    <w:rsid w:val="00BC1D7D"/>
    <w:rsid w:val="00BC2A57"/>
    <w:rsid w:val="00BC44DF"/>
    <w:rsid w:val="00BC6D26"/>
    <w:rsid w:val="00BD1CF8"/>
    <w:rsid w:val="00BD1F36"/>
    <w:rsid w:val="00BD3C47"/>
    <w:rsid w:val="00BD4115"/>
    <w:rsid w:val="00BE1B39"/>
    <w:rsid w:val="00BE2C8D"/>
    <w:rsid w:val="00BE2E5E"/>
    <w:rsid w:val="00BE685D"/>
    <w:rsid w:val="00BF184D"/>
    <w:rsid w:val="00BF26DE"/>
    <w:rsid w:val="00BF6226"/>
    <w:rsid w:val="00BF791A"/>
    <w:rsid w:val="00C06926"/>
    <w:rsid w:val="00C06BEA"/>
    <w:rsid w:val="00C073E7"/>
    <w:rsid w:val="00C16CE0"/>
    <w:rsid w:val="00C22487"/>
    <w:rsid w:val="00C25D1F"/>
    <w:rsid w:val="00C30767"/>
    <w:rsid w:val="00C36E68"/>
    <w:rsid w:val="00C40146"/>
    <w:rsid w:val="00C4056C"/>
    <w:rsid w:val="00C42806"/>
    <w:rsid w:val="00C42F66"/>
    <w:rsid w:val="00C43C9A"/>
    <w:rsid w:val="00C44D39"/>
    <w:rsid w:val="00C45509"/>
    <w:rsid w:val="00C52CD3"/>
    <w:rsid w:val="00C61E4F"/>
    <w:rsid w:val="00C66E09"/>
    <w:rsid w:val="00C7053D"/>
    <w:rsid w:val="00C76263"/>
    <w:rsid w:val="00C77FE8"/>
    <w:rsid w:val="00C85055"/>
    <w:rsid w:val="00CA3748"/>
    <w:rsid w:val="00CA6358"/>
    <w:rsid w:val="00CA759E"/>
    <w:rsid w:val="00CA762C"/>
    <w:rsid w:val="00CB2BAB"/>
    <w:rsid w:val="00CB2BE1"/>
    <w:rsid w:val="00CB5E8C"/>
    <w:rsid w:val="00CC0F1F"/>
    <w:rsid w:val="00CC3018"/>
    <w:rsid w:val="00CD1649"/>
    <w:rsid w:val="00CE1306"/>
    <w:rsid w:val="00CE52C6"/>
    <w:rsid w:val="00CF31DE"/>
    <w:rsid w:val="00D01D72"/>
    <w:rsid w:val="00D02893"/>
    <w:rsid w:val="00D0426E"/>
    <w:rsid w:val="00D0733A"/>
    <w:rsid w:val="00D07B69"/>
    <w:rsid w:val="00D14AD9"/>
    <w:rsid w:val="00D14EB1"/>
    <w:rsid w:val="00D16CA1"/>
    <w:rsid w:val="00D2072E"/>
    <w:rsid w:val="00D233C7"/>
    <w:rsid w:val="00D26006"/>
    <w:rsid w:val="00D3484F"/>
    <w:rsid w:val="00D450DE"/>
    <w:rsid w:val="00D45829"/>
    <w:rsid w:val="00D507D5"/>
    <w:rsid w:val="00D5430F"/>
    <w:rsid w:val="00D564F1"/>
    <w:rsid w:val="00D665FD"/>
    <w:rsid w:val="00D67D62"/>
    <w:rsid w:val="00D71C5F"/>
    <w:rsid w:val="00D8155C"/>
    <w:rsid w:val="00D822F8"/>
    <w:rsid w:val="00D82BCF"/>
    <w:rsid w:val="00D8365B"/>
    <w:rsid w:val="00D84881"/>
    <w:rsid w:val="00D84E66"/>
    <w:rsid w:val="00D864F8"/>
    <w:rsid w:val="00D94476"/>
    <w:rsid w:val="00DA2A09"/>
    <w:rsid w:val="00DA7B98"/>
    <w:rsid w:val="00DB23E5"/>
    <w:rsid w:val="00DB421D"/>
    <w:rsid w:val="00DB48F6"/>
    <w:rsid w:val="00DB4D94"/>
    <w:rsid w:val="00DB74F4"/>
    <w:rsid w:val="00DC1021"/>
    <w:rsid w:val="00DD2317"/>
    <w:rsid w:val="00DD68C0"/>
    <w:rsid w:val="00DE50DD"/>
    <w:rsid w:val="00DE6D69"/>
    <w:rsid w:val="00DF14EC"/>
    <w:rsid w:val="00DF167F"/>
    <w:rsid w:val="00E01D8B"/>
    <w:rsid w:val="00E0249F"/>
    <w:rsid w:val="00E024A8"/>
    <w:rsid w:val="00E07978"/>
    <w:rsid w:val="00E11F92"/>
    <w:rsid w:val="00E14F37"/>
    <w:rsid w:val="00E16611"/>
    <w:rsid w:val="00E1707B"/>
    <w:rsid w:val="00E17AD0"/>
    <w:rsid w:val="00E219C1"/>
    <w:rsid w:val="00E25BFA"/>
    <w:rsid w:val="00E3022D"/>
    <w:rsid w:val="00E31289"/>
    <w:rsid w:val="00E34D26"/>
    <w:rsid w:val="00E36D87"/>
    <w:rsid w:val="00E36F6F"/>
    <w:rsid w:val="00E4656E"/>
    <w:rsid w:val="00E51448"/>
    <w:rsid w:val="00E57A5E"/>
    <w:rsid w:val="00E66CFD"/>
    <w:rsid w:val="00E721EC"/>
    <w:rsid w:val="00E86928"/>
    <w:rsid w:val="00E86C30"/>
    <w:rsid w:val="00E90791"/>
    <w:rsid w:val="00E90C30"/>
    <w:rsid w:val="00E915C0"/>
    <w:rsid w:val="00E92976"/>
    <w:rsid w:val="00EB04D6"/>
    <w:rsid w:val="00EB11B5"/>
    <w:rsid w:val="00EB54A7"/>
    <w:rsid w:val="00EC14EE"/>
    <w:rsid w:val="00EC66C9"/>
    <w:rsid w:val="00ED1534"/>
    <w:rsid w:val="00ED2065"/>
    <w:rsid w:val="00EF25D7"/>
    <w:rsid w:val="00EF28D9"/>
    <w:rsid w:val="00EF36D6"/>
    <w:rsid w:val="00EF3DED"/>
    <w:rsid w:val="00EF58D0"/>
    <w:rsid w:val="00F10923"/>
    <w:rsid w:val="00F131BF"/>
    <w:rsid w:val="00F15ACC"/>
    <w:rsid w:val="00F22C0E"/>
    <w:rsid w:val="00F272DB"/>
    <w:rsid w:val="00F27823"/>
    <w:rsid w:val="00F27895"/>
    <w:rsid w:val="00F34C03"/>
    <w:rsid w:val="00F3557C"/>
    <w:rsid w:val="00F36657"/>
    <w:rsid w:val="00F411A3"/>
    <w:rsid w:val="00F41D58"/>
    <w:rsid w:val="00F420E5"/>
    <w:rsid w:val="00F5150F"/>
    <w:rsid w:val="00F52226"/>
    <w:rsid w:val="00F65C85"/>
    <w:rsid w:val="00F65E7F"/>
    <w:rsid w:val="00F67817"/>
    <w:rsid w:val="00F73A30"/>
    <w:rsid w:val="00F73DA3"/>
    <w:rsid w:val="00F830C9"/>
    <w:rsid w:val="00F91BFF"/>
    <w:rsid w:val="00F92A6B"/>
    <w:rsid w:val="00F93D57"/>
    <w:rsid w:val="00FA071F"/>
    <w:rsid w:val="00FA1BA1"/>
    <w:rsid w:val="00FA366E"/>
    <w:rsid w:val="00FA3CFC"/>
    <w:rsid w:val="00FA7A0B"/>
    <w:rsid w:val="00FB00FA"/>
    <w:rsid w:val="00FC1C13"/>
    <w:rsid w:val="00FC37AF"/>
    <w:rsid w:val="00FE1609"/>
    <w:rsid w:val="00FE28F8"/>
    <w:rsid w:val="00FE3B6B"/>
    <w:rsid w:val="00FE58F3"/>
    <w:rsid w:val="00FE6FDD"/>
    <w:rsid w:val="00FF0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0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3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D78D1A-434B-4C85-8CFF-FA7BC5A7D5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6</TotalTime>
  <Pages>2</Pages>
  <Words>147</Words>
  <Characters>794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11</cp:revision>
  <cp:lastPrinted>2017-11-21T12:44:00Z</cp:lastPrinted>
  <dcterms:created xsi:type="dcterms:W3CDTF">2018-03-26T18:14:00Z</dcterms:created>
  <dcterms:modified xsi:type="dcterms:W3CDTF">2018-03-26T18:19:00Z</dcterms:modified>
</cp:coreProperties>
</file>